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FBB3E" w14:textId="77777777" w:rsidR="00E5493D" w:rsidRDefault="00E5493D" w:rsidP="00E5493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YONGE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028F456B" w14:textId="77777777" w:rsidR="00E5493D" w:rsidRPr="00347DE8" w:rsidRDefault="00E5493D" w:rsidP="00E5493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Wodhull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(?Wooden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Hill).</w:t>
      </w:r>
    </w:p>
    <w:p w14:paraId="4D66D224" w14:textId="77777777" w:rsidR="00E5493D" w:rsidRDefault="00E5493D" w:rsidP="00E5493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C9898BA" w14:textId="77777777" w:rsidR="00E5493D" w:rsidRDefault="00E5493D" w:rsidP="00E5493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5280CC3" w14:textId="77777777" w:rsidR="00E5493D" w:rsidRDefault="00E5493D" w:rsidP="00E5493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6C7E4B9C" w14:textId="77777777" w:rsidR="00E5493D" w:rsidRDefault="00E5493D" w:rsidP="00E5493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44279768" w14:textId="77777777" w:rsidR="00E5493D" w:rsidRDefault="00E5493D" w:rsidP="00E5493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good and possessions, and others both great and small in Berkshire, except ecclesiastical persons, the two fifteenths and two tenths granted to the King at the last Parliament.   (C.F.R. 1399-1405 p.285)</w:t>
      </w:r>
    </w:p>
    <w:p w14:paraId="3DE854D0" w14:textId="77777777" w:rsidR="00E5493D" w:rsidRDefault="00E5493D" w:rsidP="00E5493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50A75D9" w14:textId="77777777" w:rsidR="00E5493D" w:rsidRDefault="00E5493D" w:rsidP="00E5493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D57C7D8" w14:textId="77777777" w:rsidR="00E5493D" w:rsidRDefault="00E5493D" w:rsidP="00E5493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July 2021</w:t>
      </w:r>
    </w:p>
    <w:p w14:paraId="7053CD5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BF642" w14:textId="77777777" w:rsidR="00E5493D" w:rsidRDefault="00E5493D" w:rsidP="009139A6">
      <w:r>
        <w:separator/>
      </w:r>
    </w:p>
  </w:endnote>
  <w:endnote w:type="continuationSeparator" w:id="0">
    <w:p w14:paraId="3DC65D77" w14:textId="77777777" w:rsidR="00E5493D" w:rsidRDefault="00E549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55F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A183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690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91436" w14:textId="77777777" w:rsidR="00E5493D" w:rsidRDefault="00E5493D" w:rsidP="009139A6">
      <w:r>
        <w:separator/>
      </w:r>
    </w:p>
  </w:footnote>
  <w:footnote w:type="continuationSeparator" w:id="0">
    <w:p w14:paraId="05C86DA8" w14:textId="77777777" w:rsidR="00E5493D" w:rsidRDefault="00E549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B9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DF5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2E2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93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5493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BBB5B"/>
  <w15:chartTrackingRefBased/>
  <w15:docId w15:val="{D276C30F-968D-4300-990A-96FFF75FE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2021-08-01T19:01:00Z</dcterms:created>
  <dcterms:modified xsi:type="dcterms:W3CDTF">2021-08-01T19:02:00Z</dcterms:modified>
</cp:coreProperties>
</file>